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143EFF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143EFF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712A449F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354F13">
        <w:rPr>
          <w:rFonts w:asciiTheme="minorHAnsi" w:hAnsiTheme="minorHAnsi" w:cstheme="minorBidi"/>
          <w:b/>
          <w:bCs/>
          <w:sz w:val="22"/>
          <w:szCs w:val="22"/>
        </w:rPr>
        <w:t>technologia mody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04FE1FE3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143EFF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technologia mody</w:t>
            </w:r>
            <w:r w:rsidR="00D21A0B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4DD5B4B1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143EF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technologia mody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211B8E8E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5AC2D" w14:textId="77777777" w:rsidR="00293F0E" w:rsidRDefault="00293F0E">
      <w:r>
        <w:separator/>
      </w:r>
    </w:p>
  </w:endnote>
  <w:endnote w:type="continuationSeparator" w:id="0">
    <w:p w14:paraId="7BD6304A" w14:textId="77777777" w:rsidR="00293F0E" w:rsidRDefault="0029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E3B6E" w14:textId="77777777" w:rsidR="00293F0E" w:rsidRDefault="00293F0E">
      <w:r>
        <w:separator/>
      </w:r>
    </w:p>
  </w:footnote>
  <w:footnote w:type="continuationSeparator" w:id="0">
    <w:p w14:paraId="42FF3231" w14:textId="77777777" w:rsidR="00293F0E" w:rsidRDefault="00293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650DE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3EFF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3F0E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4F13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4C6D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0D5B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5A88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A362B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5770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23</TotalTime>
  <Pages>3</Pages>
  <Words>627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